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5A36CAAE" w:rsidR="00344C82" w:rsidRPr="001C55D1" w:rsidRDefault="00985993" w:rsidP="00DD21DE">
            <w:pPr>
              <w:jc w:val="left"/>
            </w:pPr>
            <w:r>
              <w:t>V-202</w:t>
            </w:r>
            <w:r w:rsidR="00EE6287">
              <w:t>6-0127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030A4BE8" w:rsidR="00344C82" w:rsidRPr="001C55D1" w:rsidRDefault="00344C82" w:rsidP="00DD21DE"/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3D0EBCD4" w:rsidR="00344C82" w:rsidRPr="001C55D1" w:rsidRDefault="00344C82" w:rsidP="00DD21DE"/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32C9E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3353CA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75C9ED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EBAEB9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4E28F9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AA22C8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FBCBB" w14:textId="77777777" w:rsidR="005E26CC" w:rsidRDefault="005E26CC">
      <w:r>
        <w:separator/>
      </w:r>
    </w:p>
    <w:p w14:paraId="04883D62" w14:textId="77777777" w:rsidR="005E26CC" w:rsidRDefault="005E26CC"/>
    <w:p w14:paraId="79A79E35" w14:textId="77777777" w:rsidR="005E26CC" w:rsidRDefault="005E26CC"/>
    <w:p w14:paraId="2E6D4DA4" w14:textId="77777777" w:rsidR="005E26CC" w:rsidRDefault="005E26CC"/>
    <w:p w14:paraId="3248661E" w14:textId="77777777" w:rsidR="005E26CC" w:rsidRDefault="005E26CC"/>
    <w:p w14:paraId="1E826910" w14:textId="77777777" w:rsidR="005E26CC" w:rsidRDefault="005E26CC"/>
  </w:endnote>
  <w:endnote w:type="continuationSeparator" w:id="0">
    <w:p w14:paraId="429A92E1" w14:textId="77777777" w:rsidR="005E26CC" w:rsidRDefault="005E26CC">
      <w:r>
        <w:continuationSeparator/>
      </w:r>
    </w:p>
    <w:p w14:paraId="3F019B94" w14:textId="77777777" w:rsidR="005E26CC" w:rsidRDefault="005E26CC"/>
    <w:p w14:paraId="3BBA4E70" w14:textId="77777777" w:rsidR="005E26CC" w:rsidRDefault="005E26CC"/>
    <w:p w14:paraId="755FF813" w14:textId="77777777" w:rsidR="005E26CC" w:rsidRDefault="005E26CC"/>
    <w:p w14:paraId="7DBCE57D" w14:textId="77777777" w:rsidR="005E26CC" w:rsidRDefault="005E26CC"/>
    <w:p w14:paraId="52BCDE86" w14:textId="77777777" w:rsidR="005E26CC" w:rsidRDefault="005E26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AE8EF" w14:textId="77777777" w:rsidR="005E26CC" w:rsidRDefault="005E26CC">
      <w:r>
        <w:separator/>
      </w:r>
    </w:p>
    <w:p w14:paraId="2B66D764" w14:textId="77777777" w:rsidR="005E26CC" w:rsidRDefault="005E26CC"/>
    <w:p w14:paraId="2361E482" w14:textId="77777777" w:rsidR="005E26CC" w:rsidRDefault="005E26CC"/>
    <w:p w14:paraId="7D880625" w14:textId="77777777" w:rsidR="005E26CC" w:rsidRDefault="005E26CC"/>
  </w:footnote>
  <w:footnote w:type="continuationSeparator" w:id="0">
    <w:p w14:paraId="2890972D" w14:textId="77777777" w:rsidR="005E26CC" w:rsidRDefault="005E26CC">
      <w:r>
        <w:continuationSeparator/>
      </w:r>
    </w:p>
    <w:p w14:paraId="4E045271" w14:textId="77777777" w:rsidR="005E26CC" w:rsidRDefault="005E26CC"/>
    <w:p w14:paraId="16DBA2A1" w14:textId="77777777" w:rsidR="005E26CC" w:rsidRDefault="005E26CC"/>
    <w:p w14:paraId="02FAAB58" w14:textId="77777777" w:rsidR="005E26CC" w:rsidRDefault="005E26CC"/>
    <w:p w14:paraId="658C12ED" w14:textId="77777777" w:rsidR="005E26CC" w:rsidRDefault="005E26CC"/>
    <w:p w14:paraId="49BF04A3" w14:textId="77777777" w:rsidR="005E26CC" w:rsidRDefault="005E26CC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26CC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B3E51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EE6287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364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Dulisch, Sandra</cp:lastModifiedBy>
  <cp:revision>12</cp:revision>
  <cp:lastPrinted>2010-03-03T17:05:00Z</cp:lastPrinted>
  <dcterms:created xsi:type="dcterms:W3CDTF">2016-10-19T11:49:00Z</dcterms:created>
  <dcterms:modified xsi:type="dcterms:W3CDTF">2026-08-27T10:00:00Z</dcterms:modified>
</cp:coreProperties>
</file>